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215" w:rsidRPr="007638EC" w:rsidRDefault="00F33215" w:rsidP="00F332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638EC">
        <w:rPr>
          <w:rFonts w:ascii="Times New Roman" w:hAnsi="Times New Roman"/>
          <w:sz w:val="28"/>
          <w:szCs w:val="28"/>
        </w:rPr>
        <w:t>СОВЕТ ДЕПУТАТОВ ГОРОДСКОГО ПОСЕЛЕНИЯ «ГОРОД АМУРСК»</w:t>
      </w:r>
    </w:p>
    <w:p w:rsidR="00F33215" w:rsidRPr="007638EC" w:rsidRDefault="00F33215" w:rsidP="00F332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7638EC">
        <w:rPr>
          <w:rFonts w:ascii="Times New Roman" w:hAnsi="Times New Roman"/>
          <w:sz w:val="28"/>
          <w:szCs w:val="28"/>
        </w:rPr>
        <w:t>Амурского муниципального района Хабаровского края</w:t>
      </w:r>
    </w:p>
    <w:p w:rsidR="00F33215" w:rsidRPr="007638EC" w:rsidRDefault="00F33215" w:rsidP="00F332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F33215" w:rsidRDefault="00F33215" w:rsidP="00F33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38EC">
        <w:rPr>
          <w:rFonts w:ascii="Times New Roman" w:hAnsi="Times New Roman"/>
          <w:sz w:val="28"/>
          <w:szCs w:val="28"/>
        </w:rPr>
        <w:t>РЕШЕНИЕ</w:t>
      </w:r>
    </w:p>
    <w:p w:rsidR="00F33215" w:rsidRPr="007638EC" w:rsidRDefault="00F33215" w:rsidP="00F33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33215" w:rsidRPr="00F17BDC" w:rsidRDefault="009B526F" w:rsidP="00F33215">
      <w:pPr>
        <w:shd w:val="clear" w:color="auto" w:fill="FFFFFF"/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08.09.2016                                                                                                                № 231</w:t>
      </w:r>
    </w:p>
    <w:p w:rsidR="00F33215" w:rsidRPr="007638EC" w:rsidRDefault="00F33215" w:rsidP="00F33215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4"/>
          <w:sz w:val="28"/>
          <w:szCs w:val="28"/>
        </w:rPr>
      </w:pPr>
      <w:r w:rsidRPr="00327DAE">
        <w:rPr>
          <w:rFonts w:ascii="Times New Roman" w:hAnsi="Times New Roman"/>
          <w:spacing w:val="-4"/>
          <w:sz w:val="20"/>
          <w:szCs w:val="20"/>
        </w:rPr>
        <w:t>г. Амурск</w:t>
      </w:r>
    </w:p>
    <w:p w:rsidR="00F33215" w:rsidRDefault="00F33215" w:rsidP="009B526F">
      <w:pPr>
        <w:pStyle w:val="2"/>
        <w:rPr>
          <w:b w:val="0"/>
          <w:szCs w:val="28"/>
        </w:rPr>
      </w:pPr>
    </w:p>
    <w:p w:rsidR="00F33215" w:rsidRDefault="00F33215" w:rsidP="009B526F">
      <w:pPr>
        <w:pStyle w:val="2"/>
        <w:rPr>
          <w:b w:val="0"/>
          <w:szCs w:val="28"/>
        </w:rPr>
      </w:pPr>
    </w:p>
    <w:p w:rsidR="009B526F" w:rsidRPr="009B526F" w:rsidRDefault="009B526F" w:rsidP="009B526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B526F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городского поселения «Город Амурск» Амурского муниципального района от 25.10.2012 № 364 «Об утверждении Положения о местных налогах на территории городского поселения «Город Амурск»</w:t>
      </w:r>
    </w:p>
    <w:p w:rsidR="009B526F" w:rsidRDefault="009B526F" w:rsidP="009B52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26F" w:rsidRPr="009B526F" w:rsidRDefault="009B526F" w:rsidP="009B52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26F" w:rsidRPr="009B526F" w:rsidRDefault="009B526F" w:rsidP="009B52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9B526F">
        <w:rPr>
          <w:rFonts w:ascii="Times New Roman" w:hAnsi="Times New Roman" w:cs="Times New Roman"/>
          <w:sz w:val="28"/>
          <w:szCs w:val="28"/>
        </w:rPr>
        <w:t>В соответствии с Налоговым</w:t>
      </w:r>
      <w:r w:rsidRPr="009B526F">
        <w:rPr>
          <w:rFonts w:ascii="Times New Roman" w:hAnsi="Times New Roman" w:cs="Times New Roman"/>
          <w:bCs/>
          <w:sz w:val="28"/>
          <w:szCs w:val="28"/>
        </w:rPr>
        <w:t xml:space="preserve"> Кодексом Российской Федерации</w:t>
      </w:r>
      <w:r w:rsidRPr="009B526F">
        <w:rPr>
          <w:rFonts w:ascii="Times New Roman" w:hAnsi="Times New Roman" w:cs="Times New Roman"/>
          <w:sz w:val="28"/>
          <w:szCs w:val="28"/>
        </w:rPr>
        <w:t>, Федеральным законом от 29 декабря 2014 года № 473-ФЗ «О территориях опережающего социально-экономического развития в Российской Федерации», Законом Хабаровского края от 30 сентября 2015 года № 116 «О единой дате начала применения на территории Хабаровского края порядка определения налоговой базы по налогу на имущество физических лиц исходя из кадастровой стоимости объектов налогообложения», Уставом городского поселения</w:t>
      </w:r>
      <w:proofErr w:type="gramEnd"/>
      <w:r w:rsidRPr="009B526F">
        <w:rPr>
          <w:rFonts w:ascii="Times New Roman" w:hAnsi="Times New Roman" w:cs="Times New Roman"/>
          <w:sz w:val="28"/>
          <w:szCs w:val="28"/>
        </w:rPr>
        <w:t xml:space="preserve"> «Город Амурск» Амурского муниципального района Хабаровского края, Совет депутатов городского поселения «Город Амурск» Амурского муниципального района Хабаровского края:</w:t>
      </w:r>
    </w:p>
    <w:p w:rsidR="009B526F" w:rsidRPr="009B526F" w:rsidRDefault="009B526F" w:rsidP="009B526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B526F">
        <w:rPr>
          <w:rFonts w:ascii="Times New Roman" w:hAnsi="Times New Roman" w:cs="Times New Roman"/>
          <w:sz w:val="28"/>
          <w:szCs w:val="28"/>
        </w:rPr>
        <w:t>РЕШИЛ:</w:t>
      </w:r>
    </w:p>
    <w:p w:rsidR="009B526F" w:rsidRPr="009B526F" w:rsidRDefault="009B526F" w:rsidP="009B52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526F">
        <w:rPr>
          <w:rFonts w:ascii="Times New Roman" w:hAnsi="Times New Roman" w:cs="Times New Roman"/>
          <w:sz w:val="28"/>
          <w:szCs w:val="28"/>
        </w:rPr>
        <w:t>1. Внести в решение Совета депутатов городского поселения «Город Амурск» Амурского муниципального района от 25.10.2012 № 364 «Об утверждении  Положения о местных налогах на территории городского поселения «Город Амурск», следующие изменения:</w:t>
      </w:r>
    </w:p>
    <w:p w:rsidR="009B526F" w:rsidRPr="009B526F" w:rsidRDefault="009B526F" w:rsidP="009B52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526F">
        <w:rPr>
          <w:rFonts w:ascii="Times New Roman" w:hAnsi="Times New Roman" w:cs="Times New Roman"/>
          <w:sz w:val="28"/>
          <w:szCs w:val="28"/>
        </w:rPr>
        <w:t xml:space="preserve">1.1. В подпункте ж) подпункта 8.1. пункта 8 раздела 2 Положения о местных налогах на территории городского поселения «Город Амурск» после слов «организации» добавить слова «и индивидуальные предприниматели». </w:t>
      </w:r>
    </w:p>
    <w:p w:rsidR="009B526F" w:rsidRPr="009B526F" w:rsidRDefault="009B526F" w:rsidP="009B52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526F">
        <w:rPr>
          <w:rFonts w:ascii="Times New Roman" w:hAnsi="Times New Roman" w:cs="Times New Roman"/>
          <w:sz w:val="28"/>
          <w:szCs w:val="28"/>
        </w:rPr>
        <w:t>1.2. Раздел 3 «Налог на имущество физических лиц» изложить в новой  редакции:</w:t>
      </w:r>
    </w:p>
    <w:p w:rsidR="009B526F" w:rsidRPr="009B526F" w:rsidRDefault="009B526F" w:rsidP="009B52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526F">
        <w:rPr>
          <w:rFonts w:ascii="Times New Roman" w:hAnsi="Times New Roman" w:cs="Times New Roman"/>
          <w:sz w:val="28"/>
          <w:szCs w:val="28"/>
        </w:rPr>
        <w:t>«3. Налог на имущество физических лиц</w:t>
      </w:r>
    </w:p>
    <w:p w:rsidR="009B526F" w:rsidRPr="009B526F" w:rsidRDefault="009B526F" w:rsidP="009B52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B526F" w:rsidRPr="009B526F" w:rsidRDefault="009B526F" w:rsidP="009B52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B526F">
        <w:rPr>
          <w:rFonts w:ascii="Times New Roman" w:hAnsi="Times New Roman" w:cs="Times New Roman"/>
          <w:bCs/>
          <w:sz w:val="28"/>
          <w:szCs w:val="28"/>
        </w:rPr>
        <w:t>1.Общие положения</w:t>
      </w:r>
    </w:p>
    <w:p w:rsidR="009B526F" w:rsidRPr="009B526F" w:rsidRDefault="009B526F" w:rsidP="009B52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B526F" w:rsidRPr="009B526F" w:rsidRDefault="009B526F" w:rsidP="009B52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526F">
        <w:rPr>
          <w:rFonts w:ascii="Times New Roman" w:hAnsi="Times New Roman" w:cs="Times New Roman"/>
          <w:sz w:val="28"/>
          <w:szCs w:val="28"/>
        </w:rPr>
        <w:t>1.1.Настоящим Положением устанавливается и вводится на территории городского поселения «Город Амурск</w:t>
      </w:r>
      <w:r w:rsidRPr="009B526F">
        <w:rPr>
          <w:rFonts w:ascii="Times New Roman" w:hAnsi="Times New Roman" w:cs="Times New Roman"/>
          <w:i/>
          <w:sz w:val="28"/>
          <w:szCs w:val="28"/>
        </w:rPr>
        <w:t>»</w:t>
      </w:r>
      <w:r w:rsidRPr="009B526F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9B526F">
        <w:rPr>
          <w:rFonts w:ascii="Times New Roman" w:hAnsi="Times New Roman" w:cs="Times New Roman"/>
          <w:sz w:val="28"/>
          <w:szCs w:val="28"/>
        </w:rPr>
        <w:t>налог на имущество физических лиц  (далее в настоящем разделе – налог), определяются особенности определения налоговой базы и налоговые ставки.</w:t>
      </w:r>
    </w:p>
    <w:p w:rsidR="009B526F" w:rsidRPr="009B526F" w:rsidRDefault="009B526F" w:rsidP="009B52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526F">
        <w:rPr>
          <w:rFonts w:ascii="Times New Roman" w:hAnsi="Times New Roman" w:cs="Times New Roman"/>
          <w:sz w:val="28"/>
          <w:szCs w:val="28"/>
        </w:rPr>
        <w:t>1.2. Налогоплательщики (физические лица), объект налогообложения, налоговая база и порядок ее определения, налоговый период, порядок исчисления суммы налога, порядок и сроки его уплаты  установлены главой 32 Налогового кодекса Российской Федерации.</w:t>
      </w:r>
    </w:p>
    <w:p w:rsidR="009B526F" w:rsidRPr="009B526F" w:rsidRDefault="009B526F" w:rsidP="009B526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9B526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 xml:space="preserve">2. Особенности определения налоговой базы </w:t>
      </w:r>
    </w:p>
    <w:p w:rsidR="009B526F" w:rsidRPr="009B526F" w:rsidRDefault="009B526F" w:rsidP="009B526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9B526F" w:rsidRPr="009B526F" w:rsidRDefault="009B526F" w:rsidP="009B52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526F">
        <w:rPr>
          <w:rFonts w:ascii="Times New Roman" w:hAnsi="Times New Roman" w:cs="Times New Roman"/>
          <w:bCs/>
          <w:sz w:val="28"/>
          <w:szCs w:val="28"/>
        </w:rPr>
        <w:t>Налоговая база определяется в соответствии со статьей 403 Налогового кодекса Российской Федерации исходя из кадастровой стоимости объектов налогообложения.</w:t>
      </w:r>
    </w:p>
    <w:p w:rsidR="009B526F" w:rsidRPr="009B526F" w:rsidRDefault="009B526F" w:rsidP="009B52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B526F" w:rsidRPr="009B526F" w:rsidRDefault="009B526F" w:rsidP="009B52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B526F">
        <w:rPr>
          <w:rFonts w:ascii="Times New Roman" w:hAnsi="Times New Roman" w:cs="Times New Roman"/>
          <w:bCs/>
          <w:sz w:val="28"/>
          <w:szCs w:val="28"/>
        </w:rPr>
        <w:t>3. Налоговые ставки</w:t>
      </w:r>
    </w:p>
    <w:p w:rsidR="009B526F" w:rsidRPr="009B526F" w:rsidRDefault="009B526F" w:rsidP="009B52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B526F" w:rsidRPr="009B526F" w:rsidRDefault="009B526F" w:rsidP="009B52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526F">
        <w:rPr>
          <w:rFonts w:ascii="Times New Roman" w:hAnsi="Times New Roman" w:cs="Times New Roman"/>
          <w:sz w:val="28"/>
          <w:szCs w:val="28"/>
        </w:rPr>
        <w:t xml:space="preserve">3.1 </w:t>
      </w:r>
      <w:hyperlink r:id="rId7" w:history="1">
        <w:r w:rsidRPr="009B526F">
          <w:rPr>
            <w:rFonts w:ascii="Times New Roman" w:hAnsi="Times New Roman" w:cs="Times New Roman"/>
            <w:bCs/>
            <w:sz w:val="28"/>
            <w:szCs w:val="28"/>
          </w:rPr>
          <w:t>Ставки налога</w:t>
        </w:r>
      </w:hyperlink>
      <w:r w:rsidRPr="009B526F">
        <w:rPr>
          <w:rFonts w:ascii="Times New Roman" w:hAnsi="Times New Roman" w:cs="Times New Roman"/>
          <w:bCs/>
          <w:sz w:val="28"/>
          <w:szCs w:val="28"/>
        </w:rPr>
        <w:t xml:space="preserve"> устанавливаются в следующих размерах:</w:t>
      </w:r>
    </w:p>
    <w:tbl>
      <w:tblPr>
        <w:tblW w:w="0" w:type="auto"/>
        <w:jc w:val="center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7016"/>
        <w:gridCol w:w="1503"/>
      </w:tblGrid>
      <w:tr w:rsidR="009B526F" w:rsidRPr="009B526F" w:rsidTr="000877A2">
        <w:trPr>
          <w:jc w:val="center"/>
        </w:trPr>
        <w:tc>
          <w:tcPr>
            <w:tcW w:w="666" w:type="dxa"/>
            <w:shd w:val="clear" w:color="auto" w:fill="auto"/>
          </w:tcPr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6" w:type="dxa"/>
            <w:shd w:val="clear" w:color="auto" w:fill="auto"/>
          </w:tcPr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Объект налогообложения</w:t>
            </w:r>
          </w:p>
        </w:tc>
        <w:tc>
          <w:tcPr>
            <w:tcW w:w="1503" w:type="dxa"/>
            <w:shd w:val="clear" w:color="auto" w:fill="auto"/>
          </w:tcPr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Налоговая ставка</w:t>
            </w:r>
            <w:proofErr w:type="gramStart"/>
            <w:r w:rsidRPr="009B526F"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  <w:proofErr w:type="gramEnd"/>
          </w:p>
        </w:tc>
      </w:tr>
      <w:tr w:rsidR="009B526F" w:rsidRPr="009B526F" w:rsidTr="000877A2">
        <w:trPr>
          <w:jc w:val="center"/>
        </w:trPr>
        <w:tc>
          <w:tcPr>
            <w:tcW w:w="666" w:type="dxa"/>
            <w:shd w:val="clear" w:color="auto" w:fill="auto"/>
          </w:tcPr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B52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6" w:type="dxa"/>
            <w:shd w:val="clear" w:color="auto" w:fill="auto"/>
          </w:tcPr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Объект налогообложения, кадастровая стоимость которого не превышает 300 миллионов рублей (включительно):</w:t>
            </w: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Жилой дом;</w:t>
            </w: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Жилое помещение (квартира, комната);</w:t>
            </w: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Объект незавершенного строительства в случае, если проектируемым назначением такого объекта является жилой дом;</w:t>
            </w: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 xml:space="preserve">Единый недвижимый комплексы, в </w:t>
            </w:r>
            <w:proofErr w:type="gramStart"/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состав</w:t>
            </w:r>
            <w:proofErr w:type="gramEnd"/>
            <w:r w:rsidRPr="009B526F">
              <w:rPr>
                <w:rFonts w:ascii="Times New Roman" w:hAnsi="Times New Roman" w:cs="Times New Roman"/>
                <w:sz w:val="28"/>
                <w:szCs w:val="28"/>
              </w:rPr>
              <w:t xml:space="preserve"> которого входит хотя бы одно жилое помещение (жилой дом);  </w:t>
            </w: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 xml:space="preserve">Гараж, </w:t>
            </w:r>
            <w:proofErr w:type="spellStart"/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машино</w:t>
            </w:r>
            <w:proofErr w:type="spellEnd"/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-место;</w:t>
            </w: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Хозяйственное строение или сооружение, площадь которого не превышает 50 квадратных метров и которое расположено на земельном участке, предоставленном для ведения личного подсобного, дачного хозяйства, огородничества, садоводства или индивидуального жилищного строительства.</w:t>
            </w:r>
          </w:p>
        </w:tc>
        <w:tc>
          <w:tcPr>
            <w:tcW w:w="1503" w:type="dxa"/>
            <w:shd w:val="clear" w:color="auto" w:fill="auto"/>
          </w:tcPr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9B526F" w:rsidRPr="009B526F" w:rsidTr="000877A2">
        <w:trPr>
          <w:jc w:val="center"/>
        </w:trPr>
        <w:tc>
          <w:tcPr>
            <w:tcW w:w="666" w:type="dxa"/>
            <w:shd w:val="clear" w:color="auto" w:fill="auto"/>
          </w:tcPr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016" w:type="dxa"/>
            <w:shd w:val="clear" w:color="auto" w:fill="auto"/>
          </w:tcPr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Объект налогообложения, включенный в перечень, определяемый в соответствии с пунктом 7 статьи 378.2 НК РФ,  объект налогообложения, предусмотренный абзацем вторым пункта 10 статьи 378.2 НК РФ:</w:t>
            </w: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в 2017 году</w:t>
            </w: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в 2018 году</w:t>
            </w: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в 2019 году и последующие годы</w:t>
            </w:r>
          </w:p>
        </w:tc>
        <w:tc>
          <w:tcPr>
            <w:tcW w:w="1503" w:type="dxa"/>
            <w:shd w:val="clear" w:color="auto" w:fill="auto"/>
          </w:tcPr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9B526F" w:rsidRPr="009B526F" w:rsidTr="000877A2">
        <w:trPr>
          <w:jc w:val="center"/>
        </w:trPr>
        <w:tc>
          <w:tcPr>
            <w:tcW w:w="666" w:type="dxa"/>
            <w:shd w:val="clear" w:color="auto" w:fill="auto"/>
          </w:tcPr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016" w:type="dxa"/>
            <w:shd w:val="clear" w:color="auto" w:fill="auto"/>
          </w:tcPr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 xml:space="preserve">Объект налогообложения, кадастровая стоимость которого превышает 300 миллионов рублей.  </w:t>
            </w:r>
          </w:p>
        </w:tc>
        <w:tc>
          <w:tcPr>
            <w:tcW w:w="1503" w:type="dxa"/>
            <w:shd w:val="clear" w:color="auto" w:fill="auto"/>
          </w:tcPr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9B526F" w:rsidRPr="009B526F" w:rsidTr="000877A2">
        <w:trPr>
          <w:jc w:val="center"/>
        </w:trPr>
        <w:tc>
          <w:tcPr>
            <w:tcW w:w="666" w:type="dxa"/>
            <w:shd w:val="clear" w:color="auto" w:fill="auto"/>
          </w:tcPr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016" w:type="dxa"/>
            <w:shd w:val="clear" w:color="auto" w:fill="auto"/>
          </w:tcPr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Прочие объекты налогообложения</w:t>
            </w:r>
          </w:p>
        </w:tc>
        <w:tc>
          <w:tcPr>
            <w:tcW w:w="1503" w:type="dxa"/>
            <w:shd w:val="clear" w:color="auto" w:fill="auto"/>
          </w:tcPr>
          <w:p w:rsidR="009B526F" w:rsidRPr="009B526F" w:rsidRDefault="009B526F" w:rsidP="009B52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26F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</w:tbl>
    <w:p w:rsidR="000877A2" w:rsidRDefault="000877A2" w:rsidP="009B52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526F" w:rsidRPr="009B526F" w:rsidRDefault="009B526F" w:rsidP="009B52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526F">
        <w:rPr>
          <w:rFonts w:ascii="Times New Roman" w:hAnsi="Times New Roman" w:cs="Times New Roman"/>
          <w:sz w:val="28"/>
          <w:szCs w:val="28"/>
        </w:rPr>
        <w:t>4. Налоговые льготы</w:t>
      </w:r>
    </w:p>
    <w:p w:rsidR="009B526F" w:rsidRPr="009B526F" w:rsidRDefault="009B526F" w:rsidP="009B52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526F" w:rsidRPr="009B526F" w:rsidRDefault="009B526F" w:rsidP="009B52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526F">
        <w:rPr>
          <w:rFonts w:ascii="Times New Roman" w:hAnsi="Times New Roman" w:cs="Times New Roman"/>
          <w:sz w:val="28"/>
          <w:szCs w:val="28"/>
        </w:rPr>
        <w:t>Право на налоговую льготу имеют категории налогоплательщиков, определенные главой 32 "Налог на имущество физических лиц" Налогового Кодекса Российской Федерации».</w:t>
      </w:r>
    </w:p>
    <w:p w:rsidR="009B526F" w:rsidRPr="009B526F" w:rsidRDefault="009B526F" w:rsidP="009B52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526F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0877A2">
        <w:rPr>
          <w:rFonts w:ascii="Times New Roman" w:hAnsi="Times New Roman" w:cs="Times New Roman"/>
          <w:sz w:val="28"/>
          <w:szCs w:val="28"/>
        </w:rPr>
        <w:t xml:space="preserve"> </w:t>
      </w:r>
      <w:r w:rsidRPr="009B526F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2017 года, но не ранее чем по истечении одного месяца со дня его официального опубликования и не ранее 1-го числа очередного налогового периода по налогу на имущество физических лиц.</w:t>
      </w:r>
    </w:p>
    <w:p w:rsidR="009B526F" w:rsidRPr="009B526F" w:rsidRDefault="009B526F" w:rsidP="00087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26F" w:rsidRPr="009B526F" w:rsidRDefault="009B526F" w:rsidP="00087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26F" w:rsidRPr="009B526F" w:rsidRDefault="009B526F" w:rsidP="00087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26F" w:rsidRPr="009B526F" w:rsidRDefault="009B526F" w:rsidP="00087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26F">
        <w:rPr>
          <w:rFonts w:ascii="Times New Roman" w:hAnsi="Times New Roman" w:cs="Times New Roman"/>
          <w:sz w:val="28"/>
          <w:szCs w:val="28"/>
        </w:rPr>
        <w:t xml:space="preserve">Глава городского поселения                           </w:t>
      </w:r>
      <w:r w:rsidR="000877A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9B526F">
        <w:rPr>
          <w:rFonts w:ascii="Times New Roman" w:hAnsi="Times New Roman" w:cs="Times New Roman"/>
          <w:sz w:val="28"/>
          <w:szCs w:val="28"/>
        </w:rPr>
        <w:t xml:space="preserve">            Б.П. Редькин</w:t>
      </w:r>
    </w:p>
    <w:p w:rsidR="009B526F" w:rsidRDefault="009B526F" w:rsidP="00087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77A2" w:rsidRDefault="000877A2" w:rsidP="00087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77A2" w:rsidRPr="009B526F" w:rsidRDefault="000877A2" w:rsidP="00087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3215" w:rsidRPr="009B526F" w:rsidRDefault="009B526F" w:rsidP="00087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26F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</w:t>
      </w:r>
      <w:r w:rsidR="000877A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9B526F">
        <w:rPr>
          <w:rFonts w:ascii="Times New Roman" w:hAnsi="Times New Roman" w:cs="Times New Roman"/>
          <w:sz w:val="28"/>
          <w:szCs w:val="28"/>
        </w:rPr>
        <w:t xml:space="preserve">                       Л.Е. Кавелина</w:t>
      </w:r>
    </w:p>
    <w:sectPr w:rsidR="00F33215" w:rsidRPr="009B526F" w:rsidSect="00710372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BAD" w:rsidRDefault="00156BAD" w:rsidP="009B526F">
      <w:pPr>
        <w:spacing w:after="0" w:line="240" w:lineRule="auto"/>
      </w:pPr>
      <w:r>
        <w:separator/>
      </w:r>
    </w:p>
  </w:endnote>
  <w:endnote w:type="continuationSeparator" w:id="0">
    <w:p w:rsidR="00156BAD" w:rsidRDefault="00156BAD" w:rsidP="009B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BAD" w:rsidRDefault="00156BAD" w:rsidP="009B526F">
      <w:pPr>
        <w:spacing w:after="0" w:line="240" w:lineRule="auto"/>
      </w:pPr>
      <w:r>
        <w:separator/>
      </w:r>
    </w:p>
  </w:footnote>
  <w:footnote w:type="continuationSeparator" w:id="0">
    <w:p w:rsidR="00156BAD" w:rsidRDefault="00156BAD" w:rsidP="009B52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10651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B526F" w:rsidRPr="009B526F" w:rsidRDefault="009B526F">
        <w:pPr>
          <w:pStyle w:val="a5"/>
          <w:jc w:val="center"/>
          <w:rPr>
            <w:rFonts w:ascii="Times New Roman" w:hAnsi="Times New Roman" w:cs="Times New Roman"/>
          </w:rPr>
        </w:pPr>
        <w:r w:rsidRPr="009B526F">
          <w:rPr>
            <w:rFonts w:ascii="Times New Roman" w:hAnsi="Times New Roman" w:cs="Times New Roman"/>
          </w:rPr>
          <w:fldChar w:fldCharType="begin"/>
        </w:r>
        <w:r w:rsidRPr="009B526F">
          <w:rPr>
            <w:rFonts w:ascii="Times New Roman" w:hAnsi="Times New Roman" w:cs="Times New Roman"/>
          </w:rPr>
          <w:instrText>PAGE   \* MERGEFORMAT</w:instrText>
        </w:r>
        <w:r w:rsidRPr="009B526F">
          <w:rPr>
            <w:rFonts w:ascii="Times New Roman" w:hAnsi="Times New Roman" w:cs="Times New Roman"/>
          </w:rPr>
          <w:fldChar w:fldCharType="separate"/>
        </w:r>
        <w:r w:rsidR="00710372">
          <w:rPr>
            <w:rFonts w:ascii="Times New Roman" w:hAnsi="Times New Roman" w:cs="Times New Roman"/>
            <w:noProof/>
          </w:rPr>
          <w:t>3</w:t>
        </w:r>
        <w:r w:rsidRPr="009B526F">
          <w:rPr>
            <w:rFonts w:ascii="Times New Roman" w:hAnsi="Times New Roman" w:cs="Times New Roman"/>
          </w:rPr>
          <w:fldChar w:fldCharType="end"/>
        </w:r>
      </w:p>
    </w:sdtContent>
  </w:sdt>
  <w:p w:rsidR="009B526F" w:rsidRDefault="009B526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26F"/>
    <w:rsid w:val="000163A6"/>
    <w:rsid w:val="000742C8"/>
    <w:rsid w:val="000877A2"/>
    <w:rsid w:val="000C67B7"/>
    <w:rsid w:val="0010112F"/>
    <w:rsid w:val="00110531"/>
    <w:rsid w:val="00122F5B"/>
    <w:rsid w:val="00156BAD"/>
    <w:rsid w:val="0019489F"/>
    <w:rsid w:val="001A58C6"/>
    <w:rsid w:val="0020188D"/>
    <w:rsid w:val="0025138A"/>
    <w:rsid w:val="0026573F"/>
    <w:rsid w:val="002C7066"/>
    <w:rsid w:val="002E38C2"/>
    <w:rsid w:val="0034296E"/>
    <w:rsid w:val="00377189"/>
    <w:rsid w:val="003833D6"/>
    <w:rsid w:val="003928E2"/>
    <w:rsid w:val="003A4986"/>
    <w:rsid w:val="00461E35"/>
    <w:rsid w:val="004E5956"/>
    <w:rsid w:val="0050219C"/>
    <w:rsid w:val="00517409"/>
    <w:rsid w:val="00547887"/>
    <w:rsid w:val="00555DE5"/>
    <w:rsid w:val="00586F70"/>
    <w:rsid w:val="006524C5"/>
    <w:rsid w:val="006A0DA2"/>
    <w:rsid w:val="006C1C4F"/>
    <w:rsid w:val="006E295C"/>
    <w:rsid w:val="00710372"/>
    <w:rsid w:val="00753529"/>
    <w:rsid w:val="007D70AE"/>
    <w:rsid w:val="007F7794"/>
    <w:rsid w:val="00857039"/>
    <w:rsid w:val="0086171F"/>
    <w:rsid w:val="008937F1"/>
    <w:rsid w:val="008C35A8"/>
    <w:rsid w:val="00905F9C"/>
    <w:rsid w:val="00926C5A"/>
    <w:rsid w:val="009B526F"/>
    <w:rsid w:val="009D0A10"/>
    <w:rsid w:val="009F3A6D"/>
    <w:rsid w:val="00A30513"/>
    <w:rsid w:val="00AC4494"/>
    <w:rsid w:val="00B9025B"/>
    <w:rsid w:val="00B93815"/>
    <w:rsid w:val="00BA2D0B"/>
    <w:rsid w:val="00BB6883"/>
    <w:rsid w:val="00BF7825"/>
    <w:rsid w:val="00C13AD6"/>
    <w:rsid w:val="00C840E6"/>
    <w:rsid w:val="00CE3333"/>
    <w:rsid w:val="00D133FC"/>
    <w:rsid w:val="00D355DE"/>
    <w:rsid w:val="00DA7A70"/>
    <w:rsid w:val="00DD655B"/>
    <w:rsid w:val="00DE7767"/>
    <w:rsid w:val="00E66F83"/>
    <w:rsid w:val="00E96BFB"/>
    <w:rsid w:val="00EA24AE"/>
    <w:rsid w:val="00EB278B"/>
    <w:rsid w:val="00ED289C"/>
    <w:rsid w:val="00EF34AE"/>
    <w:rsid w:val="00F06D18"/>
    <w:rsid w:val="00F266F6"/>
    <w:rsid w:val="00F33215"/>
    <w:rsid w:val="00F3423B"/>
    <w:rsid w:val="00F46E19"/>
    <w:rsid w:val="00F52ACB"/>
    <w:rsid w:val="00FA382D"/>
    <w:rsid w:val="00FA396E"/>
    <w:rsid w:val="00FF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3321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F33215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33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21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B526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9B52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526F"/>
  </w:style>
  <w:style w:type="paragraph" w:styleId="a7">
    <w:name w:val="footer"/>
    <w:basedOn w:val="a"/>
    <w:link w:val="a8"/>
    <w:uiPriority w:val="99"/>
    <w:unhideWhenUsed/>
    <w:rsid w:val="009B52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52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3321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F33215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33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21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B526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9B52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526F"/>
  </w:style>
  <w:style w:type="paragraph" w:styleId="a7">
    <w:name w:val="footer"/>
    <w:basedOn w:val="a"/>
    <w:link w:val="a8"/>
    <w:uiPriority w:val="99"/>
    <w:unhideWhenUsed/>
    <w:rsid w:val="009B52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52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ABD8B46E18CF62C41D8962CA372268F7827B5203F2352A2AEE0CD3AE0256990C17D9F44DD293AF7WAW5B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vdep2\AppData\Roaming\Microsoft\&#1064;&#1072;&#1073;&#1083;&#1086;&#1085;&#1099;\&#1088;&#1077;&#1096;&#1077;&#1085;&#1080;&#1077;%20&#1057;&#104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СД</Template>
  <TotalTime>7</TotalTime>
  <Pages>3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Городское поселение "Город Амурск"</Company>
  <LinksUpToDate>false</LinksUpToDate>
  <CharactersWithSpaces>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Яковенко</dc:creator>
  <cp:lastModifiedBy>Екатерина Яковенко</cp:lastModifiedBy>
  <cp:revision>2</cp:revision>
  <dcterms:created xsi:type="dcterms:W3CDTF">2016-09-08T06:32:00Z</dcterms:created>
  <dcterms:modified xsi:type="dcterms:W3CDTF">2016-10-06T05:50:00Z</dcterms:modified>
</cp:coreProperties>
</file>